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B2334" w:rsidRPr="00EB2334" w:rsidTr="00B529C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EB233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Διαθλασίμετρο</w:t>
            </w:r>
            <w:bookmarkEnd w:id="0"/>
          </w:p>
        </w:tc>
      </w:tr>
      <w:tr w:rsidR="00EB2334" w:rsidRPr="00EB2334" w:rsidTr="00B529C8">
        <w:trPr>
          <w:trHeight w:val="916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B2334" w:rsidRPr="00EB2334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B2334" w:rsidRPr="00EB2334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B233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B233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B233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B233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B2334" w:rsidRPr="00EB2334" w:rsidTr="00B529C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έχει  δυνατότητα μέτρησης Δείκτη Διάθλασης (RI),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Brix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B2334" w:rsidRPr="00EB2334" w:rsidTr="00B529C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Εύρος μέτρησης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Brix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0-90% με αναγνωσιμότητα 0,1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Brix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B2334" w:rsidRPr="00EB2334" w:rsidTr="00B529C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Εύρος μέτρησης δείκτη διάθλασης 1,33300 έως 1,5177 ή και μεγαλύτερο εύρος.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B2334" w:rsidRPr="00EB2334" w:rsidTr="00B529C8">
        <w:trPr>
          <w:trHeight w:val="605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Η ακρίβεια  μέτρησης 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Brix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να είναι τουλάχιστο  0,2.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B2334" w:rsidRPr="00EB2334" w:rsidTr="00B529C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Λειτουργία με απλές αλκαλικές μπαταρίες.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B2334" w:rsidRPr="00EB2334" w:rsidTr="00B529C8">
        <w:trPr>
          <w:trHeight w:val="61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Βαθμονόμηση απλή και εύκολη με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απέσταγμενο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νερό 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EB2334" w:rsidRPr="00EB2334" w:rsidTr="00B529C8">
        <w:trPr>
          <w:trHeight w:val="73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Η συσκευή  να διαθέτει πλήρες σύστημα αντιστάθμισης θερμοκρασίας.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B2334" w:rsidRPr="00EB2334" w:rsidTr="00B529C8">
        <w:trPr>
          <w:trHeight w:val="776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Το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διαθλασιμετρο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να είναι απολύτως φορητό, να αναφερθούν οι διαστάσεις και το βάρος του.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B2334" w:rsidRPr="00EB2334" w:rsidTr="00B529C8">
        <w:trPr>
          <w:trHeight w:val="3663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συνοδεύεται υποχρεωτικά από  ειδική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αντικραδασμική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βάση τοποθέτησης. Ο προμηθευτής να τεκμηριώσει την καταλληλόλητα  της προσφερόμενης από αυτόν βάσης. Επιπλέον η βάση   θα πρέπει να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έχειυποστεί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ειδική κατεργασία με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φωτοκαταλυτικό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υλικό, ώστε  να εξασφαλίζεται ο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αυτοκαθαρισμός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της, αλλά και η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αντιμικροβιακή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δράση της.  Ο προμηθευτής οφείλει να περιγράψει υποχρεωτικά  με σαφήνεια τη διεργασία </w:t>
            </w:r>
            <w:proofErr w:type="spellStart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φωτοκατάλυσης</w:t>
            </w:r>
            <w:proofErr w:type="spellEnd"/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, το χρησιμοποιούμενο υλικό αυτής, καθώς και να προσκομίσει σχετική έγκριτη και επιστημονική τεκμηρίωση.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B2334" w:rsidRPr="00EB2334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Εγγύηση Καλής Λειτουργίας δύο έτη.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B2334" w:rsidRPr="00EB2334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sz w:val="18"/>
                <w:szCs w:val="18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233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233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B2334" w:rsidRPr="00EB2334" w:rsidRDefault="00EB2334" w:rsidP="00EB233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B233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B73E1"/>
    <w:rsid w:val="00D2557A"/>
    <w:rsid w:val="00EB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AC246C24</Template>
  <TotalTime>0</TotalTime>
  <Pages>1</Pages>
  <Words>204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2025-12-01T09:27:00Z</dcterms:created>
  <dcterms:modified xsi:type="dcterms:W3CDTF">2025-12-01T09:27:00Z</dcterms:modified>
</cp:coreProperties>
</file>